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AA080" w14:textId="77777777" w:rsidR="0035162E" w:rsidRDefault="0035162E" w:rsidP="004A5EE0">
      <w:pPr>
        <w:pStyle w:val="Title"/>
        <w:jc w:val="left"/>
      </w:pPr>
    </w:p>
    <w:p w14:paraId="2F58044F" w14:textId="77E5D797" w:rsidR="000D3FA0" w:rsidRPr="0035162E" w:rsidRDefault="00BB0166" w:rsidP="0035162E">
      <w:r>
        <w:rPr>
          <w:b/>
          <w:bCs/>
        </w:rPr>
        <w:t xml:space="preserve">Supplementary </w:t>
      </w:r>
      <w:r w:rsidR="00160940">
        <w:rPr>
          <w:b/>
          <w:bCs/>
        </w:rPr>
        <w:t>T</w:t>
      </w:r>
      <w:r>
        <w:rPr>
          <w:b/>
          <w:bCs/>
        </w:rPr>
        <w:t>able 1</w:t>
      </w:r>
      <w:r w:rsidR="0035162E" w:rsidRPr="00736FB1">
        <w:rPr>
          <w:b/>
          <w:bCs/>
        </w:rPr>
        <w:t>:</w:t>
      </w:r>
      <w:r w:rsidR="0035162E">
        <w:t xml:space="preserve"> </w:t>
      </w:r>
      <w:r w:rsidR="00736FB1" w:rsidRPr="00B905C3">
        <w:t xml:space="preserve">Tally of </w:t>
      </w:r>
      <w:r w:rsidR="00736FB1" w:rsidRPr="00C45EAA">
        <w:t>plots</w:t>
      </w:r>
      <w:r w:rsidR="00736FB1">
        <w:t xml:space="preserve"> established</w:t>
      </w:r>
      <w:r w:rsidR="00736FB1" w:rsidRPr="00B905C3">
        <w:t xml:space="preserve"> at the five study sites</w:t>
      </w:r>
      <w:r w:rsidR="00736FB1">
        <w:t>; three of which were burnt</w:t>
      </w:r>
      <w:r w:rsidR="00736FB1" w:rsidRPr="00B905C3">
        <w:t xml:space="preserve"> </w:t>
      </w:r>
      <w:r w:rsidR="0070219D">
        <w:t xml:space="preserve">by the </w:t>
      </w:r>
      <w:r w:rsidR="00736FB1" w:rsidRPr="00B905C3">
        <w:t>2016 fire</w:t>
      </w:r>
      <w:r w:rsidR="00736FB1">
        <w:t xml:space="preserve">s (recently burnt) and three of which were unburnt since the 1960 fires (historically burnt). Half of all plots were </w:t>
      </w:r>
      <w:r w:rsidR="00736FB1" w:rsidRPr="00B905C3">
        <w:t xml:space="preserve">protected by tree guards </w:t>
      </w:r>
      <w:r w:rsidR="00736FB1">
        <w:t xml:space="preserve">(caged) and half </w:t>
      </w:r>
      <w:r w:rsidR="00736FB1" w:rsidRPr="00B905C3">
        <w:t xml:space="preserve">were left exposed to </w:t>
      </w:r>
      <w:r w:rsidR="00736FB1">
        <w:t>vertebrate herbivores (open)</w:t>
      </w:r>
      <w:r w:rsidR="00736FB1" w:rsidRPr="00B905C3">
        <w:t>. Transplant</w:t>
      </w:r>
      <w:r w:rsidR="00736FB1">
        <w:t xml:space="preserve"> plots</w:t>
      </w:r>
      <w:r w:rsidR="00736FB1" w:rsidRPr="00B905C3">
        <w:t xml:space="preserve"> each contained two individual</w:t>
      </w:r>
      <w:r w:rsidR="00736FB1">
        <w:t xml:space="preserve"> pencil pines</w:t>
      </w:r>
      <w:r w:rsidR="00736FB1" w:rsidRPr="00B905C3">
        <w:t>: a cutting and a seedling.</w:t>
      </w:r>
      <w:r w:rsidR="00736FB1">
        <w:t xml:space="preserve"> Direct sowing plots each contained fifteen viable seeds, introduced from an </w:t>
      </w:r>
      <w:r w:rsidR="00736FB1">
        <w:rPr>
          <w:i/>
          <w:iCs/>
        </w:rPr>
        <w:t xml:space="preserve">ex situ </w:t>
      </w:r>
      <w:r w:rsidR="00736FB1">
        <w:t>seed bank. Natural germinant plots contained varying numbers of wild seedlings.</w:t>
      </w:r>
    </w:p>
    <w:tbl>
      <w:tblPr>
        <w:tblStyle w:val="PlainTable3"/>
        <w:tblW w:w="8642" w:type="dxa"/>
        <w:jc w:val="center"/>
        <w:tblLayout w:type="fixed"/>
        <w:tblLook w:val="0600" w:firstRow="0" w:lastRow="0" w:firstColumn="0" w:lastColumn="0" w:noHBand="1" w:noVBand="1"/>
      </w:tblPr>
      <w:tblGrid>
        <w:gridCol w:w="988"/>
        <w:gridCol w:w="708"/>
        <w:gridCol w:w="709"/>
        <w:gridCol w:w="1134"/>
        <w:gridCol w:w="709"/>
        <w:gridCol w:w="709"/>
        <w:gridCol w:w="708"/>
        <w:gridCol w:w="709"/>
        <w:gridCol w:w="709"/>
        <w:gridCol w:w="709"/>
        <w:gridCol w:w="850"/>
      </w:tblGrid>
      <w:tr w:rsidR="0035162E" w:rsidRPr="00C76941" w14:paraId="4C696795" w14:textId="77777777" w:rsidTr="00740C00">
        <w:trPr>
          <w:trHeight w:val="748"/>
          <w:jc w:val="center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14:paraId="2AC200D9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</w:p>
          <w:p w14:paraId="6FA75DFE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Site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2CDDF53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</w:p>
          <w:p w14:paraId="2EFD24FB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Years Burnt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0808302" w14:textId="77777777" w:rsidR="0035162E" w:rsidRPr="00C76941" w:rsidRDefault="0035162E" w:rsidP="00740C00">
            <w:pPr>
              <w:pStyle w:val="NoSpacing"/>
              <w:jc w:val="center"/>
            </w:pPr>
          </w:p>
          <w:p w14:paraId="1D2EBBB2" w14:textId="77777777" w:rsidR="0035162E" w:rsidRPr="00C76941" w:rsidRDefault="0035162E" w:rsidP="00740C00">
            <w:pPr>
              <w:pStyle w:val="NoSpacing"/>
              <w:jc w:val="center"/>
            </w:pPr>
            <w:r w:rsidRPr="00D452E9">
              <w:rPr>
                <w:sz w:val="20"/>
                <w:szCs w:val="24"/>
              </w:rPr>
              <w:t>Fire History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24E35895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</w:p>
          <w:p w14:paraId="40CA1975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Intervention Type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hideMark/>
          </w:tcPr>
          <w:p w14:paraId="243F625D" w14:textId="77777777" w:rsidR="0035162E" w:rsidRPr="00C76941" w:rsidRDefault="0035162E" w:rsidP="00740C00">
            <w:pPr>
              <w:pStyle w:val="NoSpacing"/>
              <w:jc w:val="center"/>
            </w:pPr>
          </w:p>
          <w:p w14:paraId="2EAD60DA" w14:textId="77777777" w:rsidR="0035162E" w:rsidRPr="00C76941" w:rsidRDefault="0035162E" w:rsidP="00740C00">
            <w:pPr>
              <w:pStyle w:val="NoSpacing"/>
              <w:jc w:val="center"/>
            </w:pPr>
          </w:p>
        </w:tc>
      </w:tr>
      <w:tr w:rsidR="0035162E" w:rsidRPr="00C76941" w14:paraId="4FECB27E" w14:textId="77777777" w:rsidTr="00740C00">
        <w:trPr>
          <w:trHeight w:val="405"/>
          <w:jc w:val="center"/>
        </w:trPr>
        <w:tc>
          <w:tcPr>
            <w:tcW w:w="98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2B7978C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639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8E3AC" w14:textId="77777777" w:rsidR="0035162E" w:rsidRPr="00C76941" w:rsidRDefault="0035162E" w:rsidP="00740C00">
            <w:pPr>
              <w:pStyle w:val="NoSpacing"/>
              <w:jc w:val="center"/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14:paraId="49031B98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Transplant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</w:tcPr>
          <w:p w14:paraId="17467575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Sowing</w:t>
            </w: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14:paraId="0514B7D0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Natural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06DC63C8" w14:textId="77777777" w:rsidR="0035162E" w:rsidRPr="00C76941" w:rsidRDefault="0035162E" w:rsidP="00740C00">
            <w:pPr>
              <w:pStyle w:val="NoSpacing"/>
              <w:jc w:val="center"/>
            </w:pPr>
          </w:p>
        </w:tc>
      </w:tr>
      <w:tr w:rsidR="0035162E" w:rsidRPr="00C76941" w14:paraId="43F45CFA" w14:textId="77777777" w:rsidTr="00740C00">
        <w:trPr>
          <w:trHeight w:val="295"/>
          <w:jc w:val="center"/>
        </w:trPr>
        <w:tc>
          <w:tcPr>
            <w:tcW w:w="9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6886683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827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34D4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2016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A22E" w14:textId="77777777" w:rsidR="0035162E" w:rsidRPr="00C76941" w:rsidRDefault="0035162E" w:rsidP="00740C00">
            <w:pPr>
              <w:pStyle w:val="NoSpacing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hideMark/>
          </w:tcPr>
          <w:p w14:paraId="203E6740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caged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50BBFFE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open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hideMark/>
          </w:tcPr>
          <w:p w14:paraId="7ED14085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caged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A538EF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open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hideMark/>
          </w:tcPr>
          <w:p w14:paraId="2986042A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caged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hideMark/>
          </w:tcPr>
          <w:p w14:paraId="155A82D9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open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C2A" w14:textId="77777777" w:rsidR="0035162E" w:rsidRPr="00C76941" w:rsidRDefault="0035162E" w:rsidP="00740C00">
            <w:pPr>
              <w:pStyle w:val="NoSpacing"/>
              <w:jc w:val="center"/>
            </w:pPr>
            <w:r w:rsidRPr="00D452E9">
              <w:rPr>
                <w:sz w:val="18"/>
              </w:rPr>
              <w:t>TOTAL</w:t>
            </w:r>
          </w:p>
        </w:tc>
      </w:tr>
      <w:tr w:rsidR="0035162E" w:rsidRPr="00C76941" w14:paraId="1CB4B4A6" w14:textId="77777777" w:rsidTr="00740C00">
        <w:trPr>
          <w:trHeight w:val="27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9FB4DF" w14:textId="77777777" w:rsidR="0035162E" w:rsidRDefault="0035162E" w:rsidP="00740C00">
            <w:pPr>
              <w:pStyle w:val="NoSpacing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 xml:space="preserve">Pine </w:t>
            </w:r>
          </w:p>
          <w:p w14:paraId="59EA7E84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Bog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DF0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DD1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DD54C" w14:textId="77777777" w:rsidR="0035162E" w:rsidRDefault="0035162E" w:rsidP="00740C00">
            <w:pPr>
              <w:pStyle w:val="NoSpacing"/>
              <w:jc w:val="center"/>
              <w:rPr>
                <w:sz w:val="18"/>
              </w:rPr>
            </w:pPr>
          </w:p>
          <w:p w14:paraId="4A1C8B31" w14:textId="77777777" w:rsidR="0035162E" w:rsidRDefault="0035162E" w:rsidP="00740C00">
            <w:pPr>
              <w:pStyle w:val="NoSpacing"/>
              <w:jc w:val="center"/>
              <w:rPr>
                <w:sz w:val="18"/>
              </w:rPr>
            </w:pPr>
          </w:p>
          <w:p w14:paraId="4414B4B0" w14:textId="77777777" w:rsidR="0035162E" w:rsidRPr="00613A31" w:rsidRDefault="0035162E" w:rsidP="00740C00">
            <w:pPr>
              <w:pStyle w:val="NoSpacing"/>
              <w:jc w:val="center"/>
              <w:rPr>
                <w:sz w:val="18"/>
              </w:rPr>
            </w:pPr>
            <w:r w:rsidRPr="00613A31">
              <w:rPr>
                <w:sz w:val="18"/>
              </w:rPr>
              <w:t>Recently Burnt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69648E44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112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A7BC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DD9B9C1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EE84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F4609C9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F2109B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C0B5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290</w:t>
            </w:r>
          </w:p>
        </w:tc>
      </w:tr>
      <w:tr w:rsidR="0035162E" w:rsidRPr="00C76941" w14:paraId="195D262C" w14:textId="77777777" w:rsidTr="00740C00">
        <w:trPr>
          <w:trHeight w:val="28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B83166D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Eagle Valley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06F" w14:textId="77777777" w:rsidR="0035162E" w:rsidRPr="00D452E9" w:rsidRDefault="0035162E" w:rsidP="00740C00">
            <w:pPr>
              <w:pStyle w:val="NoSpacing"/>
              <w:jc w:val="center"/>
              <w:rPr>
                <w:rFonts w:ascii="Wingdings 2" w:hAnsi="Wingdings 2"/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E2F" w14:textId="77777777" w:rsidR="0035162E" w:rsidRPr="00D452E9" w:rsidRDefault="0035162E" w:rsidP="00740C00">
            <w:pPr>
              <w:pStyle w:val="NoSpacing"/>
              <w:jc w:val="center"/>
              <w:rPr>
                <w:rFonts w:ascii="Wingdings 2" w:hAnsi="Wingdings 2"/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147570" w14:textId="77777777" w:rsidR="0035162E" w:rsidRPr="00613A31" w:rsidRDefault="0035162E" w:rsidP="00740C00">
            <w:pPr>
              <w:pStyle w:val="NoSpacing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BEA26E6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DE6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3FEB9F3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7E5D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56C7C84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F1BFC6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F761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272</w:t>
            </w:r>
          </w:p>
        </w:tc>
      </w:tr>
      <w:tr w:rsidR="0035162E" w:rsidRPr="00C76941" w14:paraId="4362F579" w14:textId="77777777" w:rsidTr="00740C00">
        <w:trPr>
          <w:trHeight w:val="30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58E290C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Burnt North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AA3" w14:textId="77777777" w:rsidR="0035162E" w:rsidRPr="00D452E9" w:rsidRDefault="0035162E" w:rsidP="00740C00">
            <w:pPr>
              <w:pStyle w:val="NoSpacing"/>
              <w:jc w:val="center"/>
              <w:rPr>
                <w:rFonts w:cstheme="minorHAnsi"/>
                <w:sz w:val="20"/>
                <w:szCs w:val="24"/>
              </w:rPr>
            </w:pPr>
            <w:r w:rsidRPr="00D452E9">
              <w:rPr>
                <w:rFonts w:cstheme="minorHAnsi"/>
                <w:sz w:val="20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1C8" w14:textId="77777777" w:rsidR="0035162E" w:rsidRPr="00D452E9" w:rsidRDefault="0035162E" w:rsidP="00740C00">
            <w:pPr>
              <w:pStyle w:val="NoSpacing"/>
              <w:jc w:val="center"/>
              <w:rPr>
                <w:rFonts w:cstheme="minorHAnsi"/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1514" w14:textId="77777777" w:rsidR="0035162E" w:rsidRPr="00613A31" w:rsidRDefault="0035162E" w:rsidP="00740C00">
            <w:pPr>
              <w:pStyle w:val="NoSpacing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52048EC9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8BCA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E8D84E6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2E17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61650D95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C6F62D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0F82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256</w:t>
            </w:r>
          </w:p>
        </w:tc>
      </w:tr>
      <w:tr w:rsidR="0035162E" w:rsidRPr="00C76941" w14:paraId="6E355466" w14:textId="77777777" w:rsidTr="00740C00">
        <w:trPr>
          <w:trHeight w:val="2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66FF78D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Unburnt North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8D5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B0B3" w14:textId="77777777" w:rsidR="0035162E" w:rsidRPr="00D452E9" w:rsidRDefault="0035162E" w:rsidP="00740C00">
            <w:pPr>
              <w:pStyle w:val="NoSpacing"/>
              <w:jc w:val="center"/>
              <w:rPr>
                <w:sz w:val="20"/>
                <w:szCs w:val="24"/>
              </w:rPr>
            </w:pPr>
            <w:r w:rsidRPr="00D452E9">
              <w:rPr>
                <w:rFonts w:cstheme="minorHAnsi"/>
                <w:sz w:val="20"/>
                <w:szCs w:val="24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29D64" w14:textId="77777777" w:rsidR="0035162E" w:rsidRDefault="0035162E" w:rsidP="00740C00">
            <w:pPr>
              <w:pStyle w:val="NoSpacing"/>
              <w:jc w:val="center"/>
              <w:rPr>
                <w:sz w:val="18"/>
              </w:rPr>
            </w:pPr>
          </w:p>
          <w:p w14:paraId="7FFCE169" w14:textId="77777777" w:rsidR="0035162E" w:rsidRPr="00613A31" w:rsidRDefault="0035162E" w:rsidP="00740C00">
            <w:pPr>
              <w:pStyle w:val="NoSpacing"/>
              <w:jc w:val="center"/>
              <w:rPr>
                <w:sz w:val="18"/>
              </w:rPr>
            </w:pPr>
            <w:r w:rsidRPr="00613A31">
              <w:rPr>
                <w:sz w:val="18"/>
              </w:rPr>
              <w:t>Historically Burnt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360826A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ED5B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3BD99586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0AE0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48FFB02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9D4814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04A1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262</w:t>
            </w:r>
          </w:p>
        </w:tc>
      </w:tr>
      <w:tr w:rsidR="0035162E" w:rsidRPr="00C76941" w14:paraId="49318AED" w14:textId="77777777" w:rsidTr="00740C00">
        <w:trPr>
          <w:trHeight w:val="29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F3CAF0" w14:textId="77777777" w:rsidR="0035162E" w:rsidRPr="00D452E9" w:rsidRDefault="0035162E" w:rsidP="00740C00">
            <w:pPr>
              <w:pStyle w:val="NoSpacing"/>
              <w:rPr>
                <w:sz w:val="20"/>
                <w:szCs w:val="24"/>
              </w:rPr>
            </w:pPr>
            <w:r w:rsidRPr="00D452E9">
              <w:rPr>
                <w:sz w:val="20"/>
                <w:szCs w:val="24"/>
              </w:rPr>
              <w:t>Unburnt South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2A9" w14:textId="77777777" w:rsidR="0035162E" w:rsidRPr="00D452E9" w:rsidRDefault="0035162E" w:rsidP="00740C00">
            <w:pPr>
              <w:pStyle w:val="NoSpacing"/>
              <w:jc w:val="center"/>
              <w:rPr>
                <w:rFonts w:ascii="Wingdings 2" w:hAnsi="Wingdings 2"/>
                <w:sz w:val="20"/>
                <w:szCs w:val="24"/>
              </w:rPr>
            </w:pPr>
            <w:r w:rsidRPr="00D452E9">
              <w:rPr>
                <w:rFonts w:ascii="Wingdings 2" w:hAnsi="Wingdings 2"/>
                <w:sz w:val="20"/>
                <w:szCs w:val="24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D16" w14:textId="77777777" w:rsidR="0035162E" w:rsidRPr="00D452E9" w:rsidRDefault="0035162E" w:rsidP="00740C00">
            <w:pPr>
              <w:pStyle w:val="NoSpacing"/>
              <w:jc w:val="center"/>
              <w:rPr>
                <w:rFonts w:ascii="Wingdings 2" w:hAnsi="Wingdings 2"/>
                <w:sz w:val="20"/>
                <w:szCs w:val="24"/>
              </w:rPr>
            </w:pPr>
            <w:r w:rsidRPr="00D452E9">
              <w:rPr>
                <w:rFonts w:cstheme="minorHAnsi"/>
                <w:sz w:val="20"/>
                <w:szCs w:val="24"/>
              </w:rPr>
              <w:t>X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74179A" w14:textId="77777777" w:rsidR="0035162E" w:rsidRPr="00C76941" w:rsidRDefault="0035162E" w:rsidP="00740C00">
            <w:pPr>
              <w:pStyle w:val="NoSpacing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hideMark/>
          </w:tcPr>
          <w:p w14:paraId="18BA5B25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475902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hideMark/>
          </w:tcPr>
          <w:p w14:paraId="0C2E6EE8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617134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hideMark/>
          </w:tcPr>
          <w:p w14:paraId="7140B732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C0FB2A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87059CB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262</w:t>
            </w:r>
          </w:p>
        </w:tc>
      </w:tr>
      <w:tr w:rsidR="0035162E" w:rsidRPr="00C76941" w14:paraId="13A2D06E" w14:textId="77777777" w:rsidTr="00740C00">
        <w:trPr>
          <w:trHeight w:val="286"/>
          <w:jc w:val="center"/>
        </w:trPr>
        <w:tc>
          <w:tcPr>
            <w:tcW w:w="988" w:type="dxa"/>
            <w:tcBorders>
              <w:top w:val="single" w:sz="4" w:space="0" w:color="000000"/>
            </w:tcBorders>
            <w:hideMark/>
          </w:tcPr>
          <w:p w14:paraId="0CAB7932" w14:textId="77777777" w:rsidR="0035162E" w:rsidRPr="00C76941" w:rsidRDefault="0035162E" w:rsidP="00740C00">
            <w:pPr>
              <w:pStyle w:val="NoSpacing"/>
              <w:rPr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9553780" w14:textId="77777777" w:rsidR="0035162E" w:rsidRPr="00C76941" w:rsidRDefault="0035162E" w:rsidP="00740C00">
            <w:pPr>
              <w:pStyle w:val="NoSpacing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3EF627" w14:textId="77777777" w:rsidR="0035162E" w:rsidRPr="00C76941" w:rsidRDefault="0035162E" w:rsidP="00740C00">
            <w:pPr>
              <w:pStyle w:val="NoSpacing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90B" w14:textId="77777777" w:rsidR="0035162E" w:rsidRPr="00C76941" w:rsidRDefault="0035162E" w:rsidP="00740C00">
            <w:pPr>
              <w:pStyle w:val="NoSpacing"/>
            </w:pPr>
            <w:r w:rsidRPr="00D452E9">
              <w:rPr>
                <w:sz w:val="20"/>
                <w:szCs w:val="24"/>
              </w:rPr>
              <w:t>TOTAL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A6E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1007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209C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300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2E9F8C8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35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F117" w14:textId="77777777" w:rsidR="0035162E" w:rsidRPr="00C76941" w:rsidRDefault="0035162E" w:rsidP="00740C00">
            <w:pPr>
              <w:pStyle w:val="NoSpacing"/>
              <w:jc w:val="center"/>
            </w:pPr>
            <w:r w:rsidRPr="00C76941">
              <w:t>1342</w:t>
            </w:r>
          </w:p>
        </w:tc>
      </w:tr>
    </w:tbl>
    <w:p w14:paraId="69128150" w14:textId="77777777" w:rsidR="008279B9" w:rsidRPr="002B4A57" w:rsidRDefault="008279B9" w:rsidP="002B4A57">
      <w:pPr>
        <w:rPr>
          <w:rFonts w:cs="Times New Roman"/>
          <w:szCs w:val="24"/>
          <w:u w:val="single"/>
        </w:rPr>
      </w:pPr>
    </w:p>
    <w:p w14:paraId="088471B0" w14:textId="77777777" w:rsidR="00565DC8" w:rsidRDefault="00565DC8" w:rsidP="00E44D67">
      <w:pPr>
        <w:rPr>
          <w:b/>
          <w:bCs/>
        </w:rPr>
      </w:pPr>
    </w:p>
    <w:p w14:paraId="3965C67F" w14:textId="2AC6B566" w:rsidR="000D3FA0" w:rsidRPr="006E2DCA" w:rsidRDefault="000D3FA0" w:rsidP="004A5EE0">
      <w:pPr>
        <w:spacing w:before="0" w:after="200" w:line="276" w:lineRule="auto"/>
        <w:rPr>
          <w:b/>
          <w:bCs/>
        </w:rPr>
      </w:pPr>
    </w:p>
    <w:sectPr w:rsidR="000D3FA0" w:rsidRPr="006E2DCA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FBE49" w14:textId="77777777" w:rsidR="002C12F8" w:rsidRDefault="002C12F8" w:rsidP="00117666">
      <w:pPr>
        <w:spacing w:after="0"/>
      </w:pPr>
      <w:r>
        <w:separator/>
      </w:r>
    </w:p>
  </w:endnote>
  <w:endnote w:type="continuationSeparator" w:id="0">
    <w:p w14:paraId="56691ABA" w14:textId="77777777" w:rsidR="002C12F8" w:rsidRDefault="002C12F8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4AB28" w14:textId="77777777" w:rsidR="00BC2900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77777777" w:rsidR="00BC29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4D054D26" w14:textId="77777777" w:rsidR="00BC2900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2FF27" w14:textId="77777777" w:rsidR="00BC2900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77777777" w:rsidR="00BC29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" filled="f" stroked="f" strokeweight=".5pt">
              <v:textbox style="mso-fit-shape-to-text:t">
                <w:txbxContent>
                  <w:p w14:paraId="085E15EB" w14:textId="77777777" w:rsidR="00BC2900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90A85" w14:textId="77777777" w:rsidR="002C12F8" w:rsidRDefault="002C12F8" w:rsidP="00117666">
      <w:pPr>
        <w:spacing w:after="0"/>
      </w:pPr>
      <w:r>
        <w:separator/>
      </w:r>
    </w:p>
  </w:footnote>
  <w:footnote w:type="continuationSeparator" w:id="0">
    <w:p w14:paraId="6305F508" w14:textId="77777777" w:rsidR="002C12F8" w:rsidRDefault="002C12F8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1EDBA" w14:textId="77777777" w:rsidR="00BC2900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11A5B" w14:textId="77777777" w:rsidR="00BC2900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6CC6"/>
    <w:multiLevelType w:val="hybridMultilevel"/>
    <w:tmpl w:val="4DE8415A"/>
    <w:lvl w:ilvl="0" w:tplc="6FE2C3D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177E91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BA7256C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40A68C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58DE99B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EA63FB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44ADB9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B63A56C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E316424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3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B13BC9"/>
    <w:multiLevelType w:val="hybridMultilevel"/>
    <w:tmpl w:val="81681578"/>
    <w:lvl w:ilvl="0" w:tplc="0E08B25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1B782E0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F14214F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6CF2165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1EDADB8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9E4E834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415853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00749ED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DE7A735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6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821115517">
    <w:abstractNumId w:val="0"/>
  </w:num>
  <w:num w:numId="2" w16cid:durableId="1683165481">
    <w:abstractNumId w:val="6"/>
  </w:num>
  <w:num w:numId="3" w16cid:durableId="615480040">
    <w:abstractNumId w:val="1"/>
  </w:num>
  <w:num w:numId="4" w16cid:durableId="1566183234">
    <w:abstractNumId w:val="7"/>
  </w:num>
  <w:num w:numId="5" w16cid:durableId="1807702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9223692">
    <w:abstractNumId w:val="4"/>
  </w:num>
  <w:num w:numId="7" w16cid:durableId="1359550598">
    <w:abstractNumId w:val="8"/>
  </w:num>
  <w:num w:numId="8" w16cid:durableId="1559510671">
    <w:abstractNumId w:val="8"/>
  </w:num>
  <w:num w:numId="9" w16cid:durableId="1734543462">
    <w:abstractNumId w:val="8"/>
  </w:num>
  <w:num w:numId="10" w16cid:durableId="708839681">
    <w:abstractNumId w:val="8"/>
  </w:num>
  <w:num w:numId="11" w16cid:durableId="2046978920">
    <w:abstractNumId w:val="8"/>
  </w:num>
  <w:num w:numId="12" w16cid:durableId="2124614653">
    <w:abstractNumId w:val="8"/>
  </w:num>
  <w:num w:numId="13" w16cid:durableId="150105246">
    <w:abstractNumId w:val="4"/>
  </w:num>
  <w:num w:numId="14" w16cid:durableId="515769853">
    <w:abstractNumId w:val="3"/>
  </w:num>
  <w:num w:numId="15" w16cid:durableId="1753046014">
    <w:abstractNumId w:val="3"/>
  </w:num>
  <w:num w:numId="16" w16cid:durableId="665939894">
    <w:abstractNumId w:val="3"/>
  </w:num>
  <w:num w:numId="17" w16cid:durableId="2078749421">
    <w:abstractNumId w:val="3"/>
  </w:num>
  <w:num w:numId="18" w16cid:durableId="825047625">
    <w:abstractNumId w:val="3"/>
  </w:num>
  <w:num w:numId="19" w16cid:durableId="803810417">
    <w:abstractNumId w:val="3"/>
  </w:num>
  <w:num w:numId="20" w16cid:durableId="1723746377">
    <w:abstractNumId w:val="2"/>
  </w:num>
  <w:num w:numId="21" w16cid:durableId="666250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D24"/>
    <w:rsid w:val="0001436A"/>
    <w:rsid w:val="00034304"/>
    <w:rsid w:val="00035434"/>
    <w:rsid w:val="00052A14"/>
    <w:rsid w:val="00077D53"/>
    <w:rsid w:val="000D3FA0"/>
    <w:rsid w:val="00105FD9"/>
    <w:rsid w:val="00113096"/>
    <w:rsid w:val="00117666"/>
    <w:rsid w:val="00153FCD"/>
    <w:rsid w:val="001549D3"/>
    <w:rsid w:val="00160065"/>
    <w:rsid w:val="00160940"/>
    <w:rsid w:val="00177D84"/>
    <w:rsid w:val="002475A6"/>
    <w:rsid w:val="00267D18"/>
    <w:rsid w:val="002868E2"/>
    <w:rsid w:val="002869C3"/>
    <w:rsid w:val="002936E4"/>
    <w:rsid w:val="002A0440"/>
    <w:rsid w:val="002B451C"/>
    <w:rsid w:val="002B4A57"/>
    <w:rsid w:val="002C12F8"/>
    <w:rsid w:val="002C74CA"/>
    <w:rsid w:val="00300BE7"/>
    <w:rsid w:val="0035162E"/>
    <w:rsid w:val="003544FB"/>
    <w:rsid w:val="003D2D47"/>
    <w:rsid w:val="003D2F2D"/>
    <w:rsid w:val="00401590"/>
    <w:rsid w:val="00447801"/>
    <w:rsid w:val="00452E9C"/>
    <w:rsid w:val="00466D13"/>
    <w:rsid w:val="004735C8"/>
    <w:rsid w:val="004778BD"/>
    <w:rsid w:val="004961FF"/>
    <w:rsid w:val="004A5EE0"/>
    <w:rsid w:val="00517A89"/>
    <w:rsid w:val="00524530"/>
    <w:rsid w:val="005250F2"/>
    <w:rsid w:val="005435C5"/>
    <w:rsid w:val="005469CD"/>
    <w:rsid w:val="00565DC8"/>
    <w:rsid w:val="00593EEA"/>
    <w:rsid w:val="005A5EEE"/>
    <w:rsid w:val="005C06CE"/>
    <w:rsid w:val="006375C7"/>
    <w:rsid w:val="00654E8F"/>
    <w:rsid w:val="00660D05"/>
    <w:rsid w:val="006820B1"/>
    <w:rsid w:val="006873F8"/>
    <w:rsid w:val="006B7D14"/>
    <w:rsid w:val="006E2DCA"/>
    <w:rsid w:val="00701727"/>
    <w:rsid w:val="0070219D"/>
    <w:rsid w:val="0070566C"/>
    <w:rsid w:val="00714C50"/>
    <w:rsid w:val="00725A7D"/>
    <w:rsid w:val="00736FB1"/>
    <w:rsid w:val="00744316"/>
    <w:rsid w:val="007501BE"/>
    <w:rsid w:val="00790BB3"/>
    <w:rsid w:val="007C206C"/>
    <w:rsid w:val="00803D24"/>
    <w:rsid w:val="00817DD6"/>
    <w:rsid w:val="008279B9"/>
    <w:rsid w:val="00885156"/>
    <w:rsid w:val="00892715"/>
    <w:rsid w:val="008B56A4"/>
    <w:rsid w:val="008C2213"/>
    <w:rsid w:val="009151AA"/>
    <w:rsid w:val="0093429D"/>
    <w:rsid w:val="00943573"/>
    <w:rsid w:val="00970F7D"/>
    <w:rsid w:val="00982F24"/>
    <w:rsid w:val="00994A3D"/>
    <w:rsid w:val="009B0941"/>
    <w:rsid w:val="009B3EDC"/>
    <w:rsid w:val="009C2B12"/>
    <w:rsid w:val="009C70F3"/>
    <w:rsid w:val="00A174D9"/>
    <w:rsid w:val="00A44ACB"/>
    <w:rsid w:val="00A52CF1"/>
    <w:rsid w:val="00A569CD"/>
    <w:rsid w:val="00A56DF3"/>
    <w:rsid w:val="00AA20BC"/>
    <w:rsid w:val="00AB5EE2"/>
    <w:rsid w:val="00AB6715"/>
    <w:rsid w:val="00B1671E"/>
    <w:rsid w:val="00B25EB8"/>
    <w:rsid w:val="00B354E1"/>
    <w:rsid w:val="00B37F4D"/>
    <w:rsid w:val="00B8477B"/>
    <w:rsid w:val="00BB0166"/>
    <w:rsid w:val="00BC2900"/>
    <w:rsid w:val="00BE042E"/>
    <w:rsid w:val="00BF44CE"/>
    <w:rsid w:val="00C16D71"/>
    <w:rsid w:val="00C52A7B"/>
    <w:rsid w:val="00C56BAF"/>
    <w:rsid w:val="00C679AA"/>
    <w:rsid w:val="00C75972"/>
    <w:rsid w:val="00C971D5"/>
    <w:rsid w:val="00CB5ED7"/>
    <w:rsid w:val="00CC0A3A"/>
    <w:rsid w:val="00CD066B"/>
    <w:rsid w:val="00CE4D65"/>
    <w:rsid w:val="00CE4FEE"/>
    <w:rsid w:val="00CE728F"/>
    <w:rsid w:val="00D065CE"/>
    <w:rsid w:val="00DB59C3"/>
    <w:rsid w:val="00DC259A"/>
    <w:rsid w:val="00DE23E8"/>
    <w:rsid w:val="00E100CB"/>
    <w:rsid w:val="00E44D67"/>
    <w:rsid w:val="00E52377"/>
    <w:rsid w:val="00E64E17"/>
    <w:rsid w:val="00E866C9"/>
    <w:rsid w:val="00EA3D3C"/>
    <w:rsid w:val="00EC4B5F"/>
    <w:rsid w:val="00F26724"/>
    <w:rsid w:val="00F4258E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link w:val="NoSpacingChar"/>
    <w:uiPriority w:val="1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E4D65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35162E"/>
    <w:rPr>
      <w:rFonts w:ascii="Times New Roman" w:hAnsi="Times New Roman"/>
      <w:sz w:val="24"/>
    </w:rPr>
  </w:style>
  <w:style w:type="table" w:styleId="PlainTable3">
    <w:name w:val="Plain Table 3"/>
    <w:basedOn w:val="TableNormal"/>
    <w:uiPriority w:val="43"/>
    <w:rsid w:val="0035162E"/>
    <w:pPr>
      <w:spacing w:after="0" w:line="240" w:lineRule="auto"/>
      <w:jc w:val="both"/>
    </w:pPr>
    <w:rPr>
      <w:rFonts w:eastAsiaTheme="minorEastAsia"/>
      <w:lang w:val="en-AU"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4314AF-3C36-4C2C-B599-40A76C6FF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E0E22-D442-4EBE-AAA2-EDC8871E7B41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customXml/itemProps5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Ben French</cp:lastModifiedBy>
  <cp:revision>6</cp:revision>
  <cp:lastPrinted>2013-10-03T12:51:00Z</cp:lastPrinted>
  <dcterms:created xsi:type="dcterms:W3CDTF">2024-07-09T23:19:00Z</dcterms:created>
  <dcterms:modified xsi:type="dcterms:W3CDTF">2024-09-04T06:48:00Z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